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33" w:rsidRPr="001D45CB" w:rsidRDefault="0031583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0;width:226.5pt;height:54pt;z-index:251656704" stroked="f">
            <v:textbox style="mso-next-textbox:#_x0000_s1026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nl-NL"/>
                    </w:rPr>
                  </w:pP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Université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Mohamed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Kheider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Biskra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BC4DB3">
                    <w:rPr>
                      <w:b/>
                      <w:bCs/>
                    </w:rPr>
                    <w:t>Faculté des Sciences et de la technologie</w:t>
                  </w:r>
                </w:p>
                <w:p w:rsidR="00886233" w:rsidRPr="002C6702" w:rsidRDefault="002B1A2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u w:val="single"/>
                    </w:rPr>
                  </w:pPr>
                  <w:r w:rsidRPr="002C6702">
                    <w:rPr>
                      <w:b/>
                      <w:bCs/>
                      <w:u w:val="single"/>
                    </w:rPr>
                    <w:t>Département de Chimie Industrielle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1pt;margin-top:-18pt;width:67.9pt;height:65.75pt;z-index:251655680" filled="f" stroked="f">
            <v:textbox style="mso-next-textbox:#_x0000_s1027">
              <w:txbxContent>
                <w:p w:rsidR="00886233" w:rsidRDefault="004134FC">
                  <w:r w:rsidRPr="00495103">
                    <w:rPr>
                      <w:noProof/>
                      <w:sz w:val="28"/>
                      <w:szCs w:val="28"/>
                    </w:rPr>
                    <w:object w:dxaOrig="871" w:dyaOrig="9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3pt;height:58pt" o:ole="">
                        <v:imagedata r:id="rId5" o:title=""/>
                      </v:shape>
                      <o:OLEObject Type="Embed" ProgID="Word.Picture.8" ShapeID="_x0000_i1025" DrawAspect="Content" ObjectID="_1581399564" r:id="rId6"/>
                    </w:objec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552pt;margin-top:-3pt;width:168pt;height:63pt;z-index:251657728" stroked="f">
            <v:textbox style="mso-next-textbox:#_x0000_s1028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جامعة محمد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خيضر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بسكرة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كلية العلوم و </w:t>
                  </w:r>
                  <w:proofErr w:type="gram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التكنولوجيا</w:t>
                  </w:r>
                  <w:proofErr w:type="gramEnd"/>
                </w:p>
                <w:p w:rsidR="00886233" w:rsidRPr="002C6702" w:rsidRDefault="002B1A2E" w:rsidP="002B1A2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قسم الكيمياء </w:t>
                  </w:r>
                  <w:proofErr w:type="gramStart"/>
                  <w:r w:rsidRPr="002C670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الصناعية</w:t>
                  </w:r>
                  <w:proofErr w:type="gramEnd"/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86233" w:rsidRPr="001D45CB" w:rsidRDefault="00886233"/>
    <w:p w:rsidR="00886233" w:rsidRPr="001D45CB" w:rsidRDefault="00886233">
      <w:pPr>
        <w:shd w:val="clear" w:color="auto" w:fill="FFFFFF"/>
        <w:jc w:val="center"/>
      </w:pPr>
      <w:r w:rsidRPr="001D45CB">
        <w:t xml:space="preserve">                        </w:t>
      </w:r>
    </w:p>
    <w:p w:rsidR="00886233" w:rsidRPr="001D45CB" w:rsidRDefault="00886233" w:rsidP="00652559">
      <w:pPr>
        <w:shd w:val="clear" w:color="auto" w:fill="FFFFFF"/>
        <w:jc w:val="center"/>
        <w:rPr>
          <w:i/>
          <w:iCs/>
          <w:sz w:val="36"/>
          <w:szCs w:val="36"/>
        </w:rPr>
      </w:pPr>
      <w:r w:rsidRPr="001D45CB">
        <w:t xml:space="preserve">               </w:t>
      </w:r>
      <w:r w:rsidR="0031583C" w:rsidRPr="0031583C">
        <w:rPr>
          <w:noProof/>
        </w:rPr>
        <w:pict>
          <v:shape id="_x0000_s1029" type="#_x0000_t202" style="position:absolute;left:0;text-align:left;margin-left:178pt;margin-top:19.1pt;width:423pt;height:45pt;z-index:251659776;mso-position-horizontal-relative:text;mso-position-vertical-relative:text" filled="f" stroked="f">
            <v:textbox style="mso-next-textbox:#_x0000_s1029">
              <w:txbxContent>
                <w:p w:rsidR="007C40E1" w:rsidRDefault="0039437C" w:rsidP="008D4690">
                  <w:pPr>
                    <w:jc w:val="center"/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</w:pPr>
                  <w:r w:rsidRPr="004F4DC5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Emploi 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d</w:t>
                  </w:r>
                  <w:r w:rsidRPr="004F4DC5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u Temps 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S</w:t>
                  </w:r>
                  <w:r w:rsidR="00D34854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2</w:t>
                  </w:r>
                </w:p>
                <w:p w:rsidR="004F4DC5" w:rsidRPr="008D4690" w:rsidRDefault="00EA05F7" w:rsidP="008D4690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3</w:t>
                  </w:r>
                  <w:r w:rsidRPr="00EA05F7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  <w:vertAlign w:val="superscript"/>
                    </w:rPr>
                    <w:t>ème</w:t>
                  </w:r>
                  <w:r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 Année</w:t>
                  </w:r>
                  <w:r w:rsidR="0039437C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 xml:space="preserve"> Licence</w:t>
                  </w:r>
                  <w:r w:rsidR="008D4690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 « LMD</w:t>
                  </w:r>
                  <w:r w:rsidR="008C652A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 »</w:t>
                  </w:r>
                  <w:r w:rsidR="008D4690">
                    <w:rPr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 </w:t>
                  </w:r>
                </w:p>
              </w:txbxContent>
            </v:textbox>
          </v:shape>
        </w:pict>
      </w:r>
    </w:p>
    <w:p w:rsidR="00886233" w:rsidRPr="001D45CB" w:rsidRDefault="00886233">
      <w:pPr>
        <w:pStyle w:val="Titre1"/>
        <w:rPr>
          <w:sz w:val="36"/>
          <w:szCs w:val="36"/>
        </w:rPr>
      </w:pPr>
    </w:p>
    <w:p w:rsidR="00886233" w:rsidRPr="005B6C92" w:rsidRDefault="00886233" w:rsidP="005B6C92">
      <w:pPr>
        <w:pStyle w:val="Titre1"/>
        <w:rPr>
          <w:sz w:val="36"/>
          <w:szCs w:val="36"/>
        </w:rPr>
      </w:pPr>
      <w:r w:rsidRPr="001D45CB">
        <w:rPr>
          <w:sz w:val="36"/>
          <w:szCs w:val="36"/>
        </w:rPr>
        <w:t xml:space="preserve"> </w:t>
      </w:r>
    </w:p>
    <w:p w:rsidR="00886233" w:rsidRPr="009B6709" w:rsidRDefault="007C40E1" w:rsidP="009B6709">
      <w:pPr>
        <w:pStyle w:val="Titre1"/>
        <w:rPr>
          <w:sz w:val="52"/>
          <w:szCs w:val="52"/>
        </w:rPr>
      </w:pPr>
      <w:r w:rsidRPr="007C40E1">
        <w:rPr>
          <w:sz w:val="36"/>
          <w:szCs w:val="36"/>
        </w:rPr>
        <w:t xml:space="preserve">             </w:t>
      </w:r>
      <w:r w:rsidR="00886233" w:rsidRPr="009B6709">
        <w:rPr>
          <w:sz w:val="52"/>
          <w:szCs w:val="52"/>
        </w:rPr>
        <w:t xml:space="preserve">SEMESTRE </w:t>
      </w:r>
      <w:r w:rsidR="00F94A19" w:rsidRPr="009B6709">
        <w:rPr>
          <w:sz w:val="52"/>
          <w:szCs w:val="52"/>
        </w:rPr>
        <w:t xml:space="preserve">: </w:t>
      </w:r>
      <w:r w:rsidR="00F94A19" w:rsidRPr="009B6709">
        <w:rPr>
          <w:i/>
          <w:iCs/>
          <w:sz w:val="52"/>
          <w:szCs w:val="52"/>
        </w:rPr>
        <w:t>0</w:t>
      </w:r>
      <w:r w:rsidR="00D34854" w:rsidRPr="009B6709">
        <w:rPr>
          <w:i/>
          <w:iCs/>
          <w:sz w:val="52"/>
          <w:szCs w:val="52"/>
        </w:rPr>
        <w:t>2</w:t>
      </w:r>
      <w:r w:rsidR="008A0C2C" w:rsidRPr="009B6709">
        <w:rPr>
          <w:sz w:val="52"/>
          <w:szCs w:val="52"/>
        </w:rPr>
        <w:t xml:space="preserve"> </w:t>
      </w:r>
      <w:r w:rsidR="00886233" w:rsidRPr="009B6709">
        <w:rPr>
          <w:sz w:val="52"/>
          <w:szCs w:val="52"/>
        </w:rPr>
        <w:t xml:space="preserve">ANNEE </w:t>
      </w:r>
      <w:r w:rsidR="00F94A19" w:rsidRPr="009B6709">
        <w:rPr>
          <w:sz w:val="52"/>
          <w:szCs w:val="52"/>
        </w:rPr>
        <w:t>: 201</w:t>
      </w:r>
      <w:r w:rsidR="00673060">
        <w:rPr>
          <w:sz w:val="52"/>
          <w:szCs w:val="52"/>
        </w:rPr>
        <w:t>7</w:t>
      </w:r>
      <w:r w:rsidR="00F94A19" w:rsidRPr="009B6709">
        <w:rPr>
          <w:sz w:val="52"/>
          <w:szCs w:val="52"/>
        </w:rPr>
        <w:t xml:space="preserve"> / 201</w:t>
      </w:r>
      <w:r w:rsidR="00673060">
        <w:rPr>
          <w:sz w:val="52"/>
          <w:szCs w:val="52"/>
        </w:rPr>
        <w:t>8</w:t>
      </w:r>
    </w:p>
    <w:p w:rsidR="006C37A5" w:rsidRPr="006C37A5" w:rsidRDefault="006C37A5" w:rsidP="006C37A5">
      <w:pPr>
        <w:rPr>
          <w:lang w:bidi="ar-DZ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1"/>
        <w:gridCol w:w="2514"/>
        <w:gridCol w:w="9"/>
        <w:gridCol w:w="2409"/>
        <w:gridCol w:w="2270"/>
        <w:gridCol w:w="1583"/>
        <w:gridCol w:w="2526"/>
        <w:gridCol w:w="12"/>
        <w:gridCol w:w="2903"/>
      </w:tblGrid>
      <w:tr w:rsidR="009A201F" w:rsidRPr="001D45CB" w:rsidTr="00675831">
        <w:trPr>
          <w:trHeight w:val="1031"/>
          <w:jc w:val="center"/>
        </w:trPr>
        <w:tc>
          <w:tcPr>
            <w:tcW w:w="1701" w:type="dxa"/>
            <w:shd w:val="clear" w:color="auto" w:fill="E6E6E6"/>
            <w:vAlign w:val="center"/>
          </w:tcPr>
          <w:p w:rsidR="009A201F" w:rsidRPr="000122D6" w:rsidRDefault="0031583C" w:rsidP="0039437C">
            <w:pPr>
              <w:pStyle w:val="Titre2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line id="_x0000_s1030" style="position:absolute;left:0;text-align:left;z-index:251658752" from="-2.35pt,1.8pt" to="78.65pt,55.9pt"/>
              </w:pict>
            </w:r>
            <w:r w:rsidR="00886233" w:rsidRPr="000122D6">
              <w:rPr>
                <w:sz w:val="18"/>
                <w:szCs w:val="18"/>
              </w:rPr>
              <w:t xml:space="preserve">       Horaire</w:t>
            </w:r>
          </w:p>
          <w:p w:rsidR="0039437C" w:rsidRPr="000122D6" w:rsidRDefault="0039437C" w:rsidP="0039437C">
            <w:pPr>
              <w:rPr>
                <w:sz w:val="18"/>
                <w:szCs w:val="18"/>
              </w:rPr>
            </w:pPr>
          </w:p>
          <w:p w:rsidR="00886233" w:rsidRPr="000122D6" w:rsidRDefault="00886233" w:rsidP="0039437C">
            <w:pPr>
              <w:rPr>
                <w:sz w:val="18"/>
                <w:szCs w:val="18"/>
              </w:rPr>
            </w:pPr>
            <w:r w:rsidRPr="000122D6">
              <w:rPr>
                <w:sz w:val="18"/>
                <w:szCs w:val="18"/>
              </w:rPr>
              <w:t>JOURS</w:t>
            </w:r>
          </w:p>
        </w:tc>
        <w:tc>
          <w:tcPr>
            <w:tcW w:w="2514" w:type="dxa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08 :00 - 09 :30</w:t>
            </w:r>
          </w:p>
        </w:tc>
        <w:tc>
          <w:tcPr>
            <w:tcW w:w="2418" w:type="dxa"/>
            <w:gridSpan w:val="2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09 :40 - 11 :10</w:t>
            </w:r>
          </w:p>
        </w:tc>
        <w:tc>
          <w:tcPr>
            <w:tcW w:w="2270" w:type="dxa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11 :20 - 12 :50</w:t>
            </w:r>
          </w:p>
        </w:tc>
        <w:tc>
          <w:tcPr>
            <w:tcW w:w="1583" w:type="dxa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13 :10 – 14 :40</w:t>
            </w:r>
          </w:p>
        </w:tc>
        <w:tc>
          <w:tcPr>
            <w:tcW w:w="2538" w:type="dxa"/>
            <w:gridSpan w:val="2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14 :50 - 16 :20</w:t>
            </w:r>
          </w:p>
        </w:tc>
        <w:tc>
          <w:tcPr>
            <w:tcW w:w="2903" w:type="dxa"/>
            <w:vAlign w:val="center"/>
          </w:tcPr>
          <w:p w:rsidR="00886233" w:rsidRPr="000122D6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0122D6">
              <w:rPr>
                <w:b/>
                <w:bCs/>
                <w:sz w:val="18"/>
                <w:szCs w:val="18"/>
                <w:lang w:bidi="ar-DZ"/>
              </w:rPr>
              <w:t>16 :30 - 18 :00</w:t>
            </w:r>
          </w:p>
        </w:tc>
      </w:tr>
      <w:tr w:rsidR="00F257CD" w:rsidRPr="001D45CB" w:rsidTr="00A7049D">
        <w:trPr>
          <w:trHeight w:val="740"/>
          <w:jc w:val="center"/>
        </w:trPr>
        <w:tc>
          <w:tcPr>
            <w:tcW w:w="1701" w:type="dxa"/>
            <w:vMerge w:val="restart"/>
            <w:shd w:val="clear" w:color="auto" w:fill="E6E6E6"/>
            <w:vAlign w:val="center"/>
          </w:tcPr>
          <w:p w:rsidR="00F257CD" w:rsidRPr="001D45CB" w:rsidRDefault="00F257CD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1D45CB">
              <w:rPr>
                <w:b/>
                <w:bCs/>
                <w:sz w:val="32"/>
                <w:szCs w:val="32"/>
                <w:lang w:bidi="ar-DZ"/>
              </w:rPr>
              <w:t>Dimanche</w:t>
            </w:r>
          </w:p>
        </w:tc>
        <w:tc>
          <w:tcPr>
            <w:tcW w:w="2514" w:type="dxa"/>
            <w:vMerge w:val="restart"/>
            <w:shd w:val="clear" w:color="auto" w:fill="FFFFFF"/>
            <w:vAlign w:val="center"/>
          </w:tcPr>
          <w:p w:rsidR="00F257CD" w:rsidRPr="001D45CB" w:rsidRDefault="004435C6" w:rsidP="00792600">
            <w:pPr>
              <w:jc w:val="center"/>
            </w:pPr>
            <w:r>
              <w:t xml:space="preserve">Phénomènes de surface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S25</w:t>
            </w:r>
            <w:r w:rsidRPr="001D45CB">
              <w:t>)</w:t>
            </w:r>
            <w:r>
              <w:t xml:space="preserve"> </w:t>
            </w:r>
            <w:proofErr w:type="spellStart"/>
            <w:r>
              <w:t>Ghebghoub.F</w:t>
            </w:r>
            <w:proofErr w:type="spellEnd"/>
          </w:p>
        </w:tc>
        <w:tc>
          <w:tcPr>
            <w:tcW w:w="2418" w:type="dxa"/>
            <w:gridSpan w:val="2"/>
            <w:vMerge w:val="restart"/>
            <w:shd w:val="clear" w:color="auto" w:fill="FFFFFF"/>
            <w:vAlign w:val="center"/>
          </w:tcPr>
          <w:p w:rsidR="00F257CD" w:rsidRPr="001D45CB" w:rsidRDefault="00F257CD" w:rsidP="005E39AA">
            <w:pPr>
              <w:jc w:val="center"/>
            </w:pPr>
            <w:r>
              <w:t>Opérations unitaires</w:t>
            </w:r>
            <w:r w:rsidRPr="003173A1">
              <w:t xml:space="preserve"> </w:t>
            </w:r>
            <w:r w:rsidRPr="005E39AA">
              <w:rPr>
                <w:b/>
                <w:bCs/>
              </w:rPr>
              <w:t xml:space="preserve">OU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</w:t>
            </w:r>
            <w:r w:rsidR="002E55BF">
              <w:rPr>
                <w:b/>
                <w:bCs/>
              </w:rPr>
              <w:t>25</w:t>
            </w:r>
            <w:r w:rsidRPr="001D45CB">
              <w:t>)</w:t>
            </w:r>
            <w:r>
              <w:t xml:space="preserve"> SAKRI.A</w:t>
            </w:r>
          </w:p>
        </w:tc>
        <w:tc>
          <w:tcPr>
            <w:tcW w:w="2270" w:type="dxa"/>
            <w:vMerge w:val="restart"/>
            <w:shd w:val="clear" w:color="auto" w:fill="D9D9D9"/>
            <w:vAlign w:val="center"/>
          </w:tcPr>
          <w:p w:rsidR="00F257CD" w:rsidRPr="001D45CB" w:rsidRDefault="00F257CD" w:rsidP="00116A59">
            <w:pPr>
              <w:jc w:val="center"/>
            </w:pPr>
            <w:r>
              <w:t xml:space="preserve"> </w:t>
            </w:r>
          </w:p>
        </w:tc>
        <w:tc>
          <w:tcPr>
            <w:tcW w:w="1583" w:type="dxa"/>
            <w:vMerge w:val="restart"/>
            <w:shd w:val="clear" w:color="auto" w:fill="BFBFBF"/>
            <w:vAlign w:val="center"/>
          </w:tcPr>
          <w:p w:rsidR="00F257CD" w:rsidRPr="001D45CB" w:rsidRDefault="00F257CD" w:rsidP="0085232A">
            <w:pPr>
              <w:jc w:val="center"/>
              <w:rPr>
                <w:color w:val="808080"/>
              </w:rPr>
            </w:pPr>
          </w:p>
        </w:tc>
        <w:tc>
          <w:tcPr>
            <w:tcW w:w="2526" w:type="dxa"/>
            <w:shd w:val="clear" w:color="auto" w:fill="FFFFFF"/>
            <w:vAlign w:val="center"/>
          </w:tcPr>
          <w:p w:rsidR="00F257CD" w:rsidRPr="001D45CB" w:rsidRDefault="00F257CD" w:rsidP="002E55BF">
            <w:pPr>
              <w:jc w:val="center"/>
            </w:pPr>
            <w:r w:rsidRPr="003173A1">
              <w:t xml:space="preserve"> </w:t>
            </w:r>
            <w:r>
              <w:t>TD-OU-G1</w:t>
            </w:r>
            <w:r w:rsidR="00402854">
              <w:t>-</w:t>
            </w:r>
            <w:r w:rsidR="00E67839">
              <w:t>3</w:t>
            </w:r>
            <w:r w:rsidR="00C35429">
              <w:t>2</w:t>
            </w:r>
          </w:p>
        </w:tc>
        <w:tc>
          <w:tcPr>
            <w:tcW w:w="2915" w:type="dxa"/>
            <w:gridSpan w:val="2"/>
            <w:shd w:val="clear" w:color="auto" w:fill="FFFFFF"/>
            <w:vAlign w:val="center"/>
          </w:tcPr>
          <w:p w:rsidR="00F257CD" w:rsidRPr="001D45CB" w:rsidRDefault="00F257CD" w:rsidP="00E42EA2">
            <w:pPr>
              <w:jc w:val="center"/>
            </w:pPr>
            <w:r>
              <w:t>TD-OU-G2</w:t>
            </w:r>
            <w:r w:rsidR="00D43F52">
              <w:t>-25</w:t>
            </w:r>
            <w:r w:rsidRPr="003173A1">
              <w:t xml:space="preserve"> </w:t>
            </w:r>
          </w:p>
        </w:tc>
      </w:tr>
      <w:tr w:rsidR="00F257CD" w:rsidRPr="001D45CB" w:rsidTr="00A7049D">
        <w:trPr>
          <w:trHeight w:val="539"/>
          <w:jc w:val="center"/>
        </w:trPr>
        <w:tc>
          <w:tcPr>
            <w:tcW w:w="1701" w:type="dxa"/>
            <w:vMerge/>
            <w:shd w:val="clear" w:color="auto" w:fill="E6E6E6"/>
            <w:vAlign w:val="center"/>
          </w:tcPr>
          <w:p w:rsidR="00F257CD" w:rsidRPr="001D45CB" w:rsidRDefault="00F257CD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2514" w:type="dxa"/>
            <w:vMerge/>
            <w:shd w:val="clear" w:color="auto" w:fill="FFFFFF"/>
            <w:vAlign w:val="center"/>
          </w:tcPr>
          <w:p w:rsidR="00F257CD" w:rsidRPr="001D45CB" w:rsidRDefault="00F257CD" w:rsidP="00792600">
            <w:pPr>
              <w:jc w:val="center"/>
            </w:pPr>
          </w:p>
        </w:tc>
        <w:tc>
          <w:tcPr>
            <w:tcW w:w="2418" w:type="dxa"/>
            <w:gridSpan w:val="2"/>
            <w:vMerge/>
            <w:shd w:val="clear" w:color="auto" w:fill="FFFFFF"/>
            <w:vAlign w:val="center"/>
          </w:tcPr>
          <w:p w:rsidR="00F257CD" w:rsidRDefault="00F257CD" w:rsidP="005E39AA">
            <w:pPr>
              <w:jc w:val="center"/>
            </w:pPr>
          </w:p>
        </w:tc>
        <w:tc>
          <w:tcPr>
            <w:tcW w:w="2270" w:type="dxa"/>
            <w:vMerge/>
            <w:shd w:val="clear" w:color="auto" w:fill="D9D9D9"/>
            <w:vAlign w:val="center"/>
          </w:tcPr>
          <w:p w:rsidR="00F257CD" w:rsidRPr="001D45CB" w:rsidRDefault="00F257CD" w:rsidP="00DC3B0A">
            <w:pPr>
              <w:jc w:val="center"/>
            </w:pPr>
          </w:p>
        </w:tc>
        <w:tc>
          <w:tcPr>
            <w:tcW w:w="1583" w:type="dxa"/>
            <w:vMerge/>
            <w:shd w:val="clear" w:color="auto" w:fill="BFBFBF"/>
            <w:vAlign w:val="center"/>
          </w:tcPr>
          <w:p w:rsidR="00F257CD" w:rsidRPr="001D45CB" w:rsidRDefault="00F257CD" w:rsidP="0085232A">
            <w:pPr>
              <w:jc w:val="center"/>
              <w:rPr>
                <w:color w:val="808080"/>
              </w:rPr>
            </w:pPr>
          </w:p>
        </w:tc>
        <w:tc>
          <w:tcPr>
            <w:tcW w:w="2526" w:type="dxa"/>
            <w:shd w:val="clear" w:color="auto" w:fill="FFFFFF"/>
            <w:vAlign w:val="center"/>
          </w:tcPr>
          <w:p w:rsidR="00F257CD" w:rsidRPr="003173A1" w:rsidRDefault="00F257CD" w:rsidP="002E55BF">
            <w:pPr>
              <w:jc w:val="center"/>
            </w:pPr>
            <w:r>
              <w:t>TD-Thermo-G2</w:t>
            </w:r>
            <w:r w:rsidR="00402854">
              <w:t>-</w:t>
            </w:r>
            <w:r w:rsidR="002E55BF">
              <w:t>25</w:t>
            </w:r>
          </w:p>
        </w:tc>
        <w:tc>
          <w:tcPr>
            <w:tcW w:w="2915" w:type="dxa"/>
            <w:gridSpan w:val="2"/>
            <w:shd w:val="clear" w:color="auto" w:fill="FFFFFF"/>
            <w:vAlign w:val="center"/>
          </w:tcPr>
          <w:p w:rsidR="002E55BF" w:rsidRPr="003173A1" w:rsidRDefault="00F257CD" w:rsidP="002E55BF">
            <w:pPr>
              <w:jc w:val="center"/>
            </w:pPr>
            <w:r>
              <w:t>TD-Thermo-G1</w:t>
            </w:r>
            <w:r w:rsidR="00402854">
              <w:t>-</w:t>
            </w:r>
            <w:r w:rsidR="00E67839">
              <w:t>3</w:t>
            </w:r>
            <w:r w:rsidR="00C35429">
              <w:t>2</w:t>
            </w:r>
          </w:p>
        </w:tc>
      </w:tr>
      <w:tr w:rsidR="00F257CD" w:rsidRPr="001D45CB" w:rsidTr="00093249">
        <w:trPr>
          <w:trHeight w:val="1002"/>
          <w:jc w:val="center"/>
        </w:trPr>
        <w:tc>
          <w:tcPr>
            <w:tcW w:w="1701" w:type="dxa"/>
            <w:shd w:val="clear" w:color="auto" w:fill="E6E6E6"/>
            <w:vAlign w:val="center"/>
          </w:tcPr>
          <w:p w:rsidR="00F257CD" w:rsidRPr="001D45CB" w:rsidRDefault="00F257CD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1D45CB">
              <w:rPr>
                <w:b/>
                <w:bCs/>
                <w:sz w:val="32"/>
                <w:szCs w:val="32"/>
                <w:lang w:bidi="ar-DZ"/>
              </w:rPr>
              <w:t>Lundi</w:t>
            </w:r>
          </w:p>
        </w:tc>
        <w:tc>
          <w:tcPr>
            <w:tcW w:w="2523" w:type="dxa"/>
            <w:gridSpan w:val="2"/>
            <w:shd w:val="clear" w:color="auto" w:fill="FFFFFF"/>
            <w:vAlign w:val="center"/>
          </w:tcPr>
          <w:p w:rsidR="00F257CD" w:rsidRPr="001D45CB" w:rsidRDefault="00093249" w:rsidP="007C41C3">
            <w:pPr>
              <w:jc w:val="center"/>
            </w:pPr>
            <w:r>
              <w:t xml:space="preserve">Bilans macroscopiques </w:t>
            </w:r>
            <w:r w:rsidRPr="00F257CD">
              <w:rPr>
                <w:b/>
                <w:bCs/>
              </w:rPr>
              <w:t>BM</w:t>
            </w:r>
            <w:r w:rsidRPr="001D45CB">
              <w:t xml:space="preserve"> 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</w:t>
            </w:r>
            <w:r w:rsidR="002E55BF">
              <w:rPr>
                <w:b/>
                <w:bCs/>
              </w:rPr>
              <w:t>25</w:t>
            </w:r>
            <w:r w:rsidRPr="001D45CB">
              <w:t>)</w:t>
            </w:r>
            <w:r w:rsidR="00F4233D">
              <w:t xml:space="preserve"> Hasseine</w:t>
            </w:r>
            <w:r w:rsidRPr="003173A1">
              <w:t xml:space="preserve"> </w:t>
            </w:r>
          </w:p>
        </w:tc>
        <w:tc>
          <w:tcPr>
            <w:tcW w:w="2409" w:type="dxa"/>
            <w:vAlign w:val="center"/>
          </w:tcPr>
          <w:p w:rsidR="00F257CD" w:rsidRPr="001D45CB" w:rsidRDefault="00AD7FDE" w:rsidP="007C41C3">
            <w:pPr>
              <w:jc w:val="center"/>
            </w:pPr>
            <w:r>
              <w:t>TP-Génie Chimique2</w:t>
            </w:r>
            <w:r w:rsidR="00EB2A70">
              <w:t>.Aidi</w:t>
            </w:r>
          </w:p>
        </w:tc>
        <w:tc>
          <w:tcPr>
            <w:tcW w:w="2270" w:type="dxa"/>
            <w:vAlign w:val="center"/>
          </w:tcPr>
          <w:p w:rsidR="00F257CD" w:rsidRPr="001D45CB" w:rsidRDefault="00AD7FDE" w:rsidP="00F257CD">
            <w:pPr>
              <w:jc w:val="center"/>
            </w:pPr>
            <w:r>
              <w:t>TP-Chimie physique2</w:t>
            </w:r>
            <w:r w:rsidR="00EB2A70">
              <w:t xml:space="preserve"> Aidi</w:t>
            </w:r>
          </w:p>
        </w:tc>
        <w:tc>
          <w:tcPr>
            <w:tcW w:w="1583" w:type="dxa"/>
            <w:shd w:val="clear" w:color="auto" w:fill="BFBFBF"/>
            <w:vAlign w:val="center"/>
          </w:tcPr>
          <w:p w:rsidR="00F257CD" w:rsidRPr="001D45CB" w:rsidRDefault="00F257CD" w:rsidP="0085232A">
            <w:pPr>
              <w:jc w:val="center"/>
            </w:pPr>
          </w:p>
        </w:tc>
        <w:tc>
          <w:tcPr>
            <w:tcW w:w="2538" w:type="dxa"/>
            <w:gridSpan w:val="2"/>
            <w:shd w:val="clear" w:color="auto" w:fill="BFBFBF"/>
            <w:vAlign w:val="center"/>
          </w:tcPr>
          <w:p w:rsidR="00F257CD" w:rsidRPr="001D45CB" w:rsidRDefault="00F257CD" w:rsidP="00792600">
            <w:pPr>
              <w:jc w:val="center"/>
            </w:pPr>
          </w:p>
        </w:tc>
        <w:tc>
          <w:tcPr>
            <w:tcW w:w="2903" w:type="dxa"/>
            <w:shd w:val="clear" w:color="auto" w:fill="BFBFBF"/>
            <w:vAlign w:val="center"/>
          </w:tcPr>
          <w:p w:rsidR="00F257CD" w:rsidRPr="001D45CB" w:rsidRDefault="00F257CD" w:rsidP="00590E60">
            <w:pPr>
              <w:jc w:val="center"/>
            </w:pPr>
          </w:p>
        </w:tc>
      </w:tr>
      <w:tr w:rsidR="000A1081" w:rsidRPr="001D45CB" w:rsidTr="00562904">
        <w:trPr>
          <w:trHeight w:val="525"/>
          <w:jc w:val="center"/>
        </w:trPr>
        <w:tc>
          <w:tcPr>
            <w:tcW w:w="1701" w:type="dxa"/>
            <w:vMerge w:val="restart"/>
            <w:shd w:val="clear" w:color="auto" w:fill="E6E6E6"/>
            <w:vAlign w:val="center"/>
          </w:tcPr>
          <w:p w:rsidR="000A1081" w:rsidRPr="001D45CB" w:rsidRDefault="000A1081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1D45CB">
              <w:rPr>
                <w:b/>
                <w:bCs/>
                <w:sz w:val="32"/>
                <w:szCs w:val="32"/>
                <w:lang w:bidi="ar-DZ"/>
              </w:rPr>
              <w:t>Mardi</w:t>
            </w:r>
          </w:p>
        </w:tc>
        <w:tc>
          <w:tcPr>
            <w:tcW w:w="2514" w:type="dxa"/>
            <w:vMerge w:val="restart"/>
            <w:shd w:val="clear" w:color="auto" w:fill="D9D9D9"/>
            <w:vAlign w:val="center"/>
          </w:tcPr>
          <w:p w:rsidR="000A1081" w:rsidRPr="001D45CB" w:rsidRDefault="000A1081" w:rsidP="00120987">
            <w:pPr>
              <w:jc w:val="center"/>
            </w:pPr>
          </w:p>
        </w:tc>
        <w:tc>
          <w:tcPr>
            <w:tcW w:w="2418" w:type="dxa"/>
            <w:gridSpan w:val="2"/>
            <w:vMerge w:val="restart"/>
            <w:vAlign w:val="center"/>
          </w:tcPr>
          <w:p w:rsidR="00A30CF2" w:rsidRDefault="000A1081" w:rsidP="00802DBC">
            <w:pPr>
              <w:jc w:val="center"/>
            </w:pPr>
            <w:r>
              <w:t xml:space="preserve">Corrosion </w:t>
            </w:r>
          </w:p>
          <w:p w:rsidR="000A1081" w:rsidRDefault="000A1081" w:rsidP="00802DBC">
            <w:pPr>
              <w:jc w:val="center"/>
            </w:pPr>
            <w:r w:rsidRPr="001D45CB">
              <w:t>(</w:t>
            </w:r>
            <w:r w:rsidRPr="008E1C5F">
              <w:rPr>
                <w:b/>
                <w:bCs/>
              </w:rPr>
              <w:t>Cours</w:t>
            </w:r>
            <w:r w:rsidR="008E1C5F" w:rsidRPr="008E1C5F">
              <w:rPr>
                <w:b/>
                <w:bCs/>
              </w:rPr>
              <w:t>-</w:t>
            </w:r>
            <w:r w:rsidR="00F257CD">
              <w:rPr>
                <w:b/>
                <w:bCs/>
              </w:rPr>
              <w:t>S</w:t>
            </w:r>
            <w:r w:rsidR="002E55BF">
              <w:rPr>
                <w:b/>
                <w:bCs/>
              </w:rPr>
              <w:t>25</w:t>
            </w:r>
            <w:r w:rsidRPr="001D45CB">
              <w:t>)</w:t>
            </w:r>
          </w:p>
          <w:p w:rsidR="000A1081" w:rsidRPr="001D45CB" w:rsidRDefault="000A1081" w:rsidP="00802DBC">
            <w:pPr>
              <w:jc w:val="center"/>
            </w:pPr>
            <w:r>
              <w:t>Nedjar.Z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0A1081" w:rsidRPr="001D45CB" w:rsidRDefault="00673060" w:rsidP="00EA05F7">
            <w:pPr>
              <w:jc w:val="center"/>
            </w:pPr>
            <w:r>
              <w:t xml:space="preserve">Procédés cryogéniques </w:t>
            </w:r>
            <w:r w:rsidR="0024329F">
              <w:t xml:space="preserve"> 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</w:t>
            </w:r>
            <w:r w:rsidR="002E55BF">
              <w:rPr>
                <w:b/>
                <w:bCs/>
              </w:rPr>
              <w:t>25</w:t>
            </w:r>
            <w:r w:rsidRPr="001D45CB">
              <w:t>)</w:t>
            </w:r>
            <w:r>
              <w:t xml:space="preserve"> Hasseine.A</w:t>
            </w:r>
            <w:r w:rsidRPr="003173A1">
              <w:t xml:space="preserve">        </w:t>
            </w:r>
          </w:p>
        </w:tc>
        <w:tc>
          <w:tcPr>
            <w:tcW w:w="1583" w:type="dxa"/>
            <w:vMerge w:val="restart"/>
            <w:shd w:val="clear" w:color="auto" w:fill="BFBFBF"/>
            <w:vAlign w:val="center"/>
          </w:tcPr>
          <w:p w:rsidR="000A1081" w:rsidRPr="001D45CB" w:rsidRDefault="000A1081" w:rsidP="00802DBC">
            <w:pPr>
              <w:jc w:val="center"/>
              <w:rPr>
                <w:color w:val="808080"/>
              </w:rPr>
            </w:pPr>
          </w:p>
        </w:tc>
        <w:tc>
          <w:tcPr>
            <w:tcW w:w="2538" w:type="dxa"/>
            <w:gridSpan w:val="2"/>
            <w:vAlign w:val="center"/>
          </w:tcPr>
          <w:p w:rsidR="000A1081" w:rsidRPr="001D45CB" w:rsidRDefault="00402854" w:rsidP="007C41C3">
            <w:pPr>
              <w:jc w:val="center"/>
            </w:pPr>
            <w:r>
              <w:t>TD-Réacteurs</w:t>
            </w:r>
            <w:r w:rsidR="000A1081" w:rsidRPr="001D45CB">
              <w:t>-G</w:t>
            </w:r>
            <w:r>
              <w:t>1</w:t>
            </w:r>
            <w:r w:rsidR="006C37A5">
              <w:t>-</w:t>
            </w:r>
            <w:r w:rsidR="008C752B">
              <w:t>3</w:t>
            </w:r>
            <w:r w:rsidR="00C35429">
              <w:t>2</w:t>
            </w:r>
          </w:p>
        </w:tc>
        <w:tc>
          <w:tcPr>
            <w:tcW w:w="2903" w:type="dxa"/>
            <w:vAlign w:val="center"/>
          </w:tcPr>
          <w:p w:rsidR="000A1081" w:rsidRPr="001D45CB" w:rsidRDefault="00402854" w:rsidP="007C41C3">
            <w:pPr>
              <w:jc w:val="center"/>
            </w:pPr>
            <w:r>
              <w:t>TD-Réacteurs</w:t>
            </w:r>
            <w:r w:rsidRPr="001D45CB">
              <w:t>-G</w:t>
            </w:r>
            <w:r>
              <w:t>2-</w:t>
            </w:r>
            <w:r w:rsidR="00FA688F">
              <w:t>25</w:t>
            </w:r>
          </w:p>
        </w:tc>
      </w:tr>
      <w:tr w:rsidR="00EE564A" w:rsidRPr="001D45CB" w:rsidTr="00562904">
        <w:trPr>
          <w:trHeight w:val="449"/>
          <w:jc w:val="center"/>
        </w:trPr>
        <w:tc>
          <w:tcPr>
            <w:tcW w:w="1701" w:type="dxa"/>
            <w:vMerge/>
            <w:shd w:val="clear" w:color="auto" w:fill="E6E6E6"/>
            <w:vAlign w:val="center"/>
          </w:tcPr>
          <w:p w:rsidR="00EE564A" w:rsidRPr="001D45CB" w:rsidRDefault="00EE564A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2514" w:type="dxa"/>
            <w:vMerge/>
            <w:shd w:val="clear" w:color="auto" w:fill="D9D9D9"/>
            <w:vAlign w:val="center"/>
          </w:tcPr>
          <w:p w:rsidR="00EE564A" w:rsidRDefault="00EE564A" w:rsidP="00802DBC">
            <w:pPr>
              <w:jc w:val="center"/>
            </w:pPr>
          </w:p>
        </w:tc>
        <w:tc>
          <w:tcPr>
            <w:tcW w:w="2418" w:type="dxa"/>
            <w:gridSpan w:val="2"/>
            <w:vMerge/>
            <w:vAlign w:val="center"/>
          </w:tcPr>
          <w:p w:rsidR="00EE564A" w:rsidRDefault="00EE564A" w:rsidP="00802DBC">
            <w:pPr>
              <w:jc w:val="center"/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EE564A" w:rsidRPr="001D45CB" w:rsidRDefault="00EE564A" w:rsidP="00802DBC">
            <w:pPr>
              <w:jc w:val="center"/>
            </w:pPr>
          </w:p>
        </w:tc>
        <w:tc>
          <w:tcPr>
            <w:tcW w:w="1583" w:type="dxa"/>
            <w:vMerge/>
            <w:shd w:val="clear" w:color="auto" w:fill="BFBFBF"/>
            <w:vAlign w:val="center"/>
          </w:tcPr>
          <w:p w:rsidR="00EE564A" w:rsidRPr="001D45CB" w:rsidRDefault="00EE564A" w:rsidP="00802DBC">
            <w:pPr>
              <w:jc w:val="center"/>
              <w:rPr>
                <w:color w:val="808080"/>
              </w:rPr>
            </w:pPr>
          </w:p>
        </w:tc>
        <w:tc>
          <w:tcPr>
            <w:tcW w:w="2538" w:type="dxa"/>
            <w:gridSpan w:val="2"/>
            <w:vAlign w:val="center"/>
          </w:tcPr>
          <w:p w:rsidR="00EE564A" w:rsidRPr="001D45CB" w:rsidRDefault="00EE564A" w:rsidP="007C41C3">
            <w:pPr>
              <w:jc w:val="center"/>
            </w:pPr>
            <w:r w:rsidRPr="001D45CB">
              <w:t>T</w:t>
            </w:r>
            <w:r>
              <w:t>D-</w:t>
            </w:r>
            <w:r w:rsidR="00402854">
              <w:t>Surface</w:t>
            </w:r>
            <w:r w:rsidRPr="001D45CB">
              <w:t>-G</w:t>
            </w:r>
            <w:r w:rsidR="00291EA3">
              <w:t>2</w:t>
            </w:r>
            <w:r w:rsidR="006C37A5">
              <w:t>-</w:t>
            </w:r>
            <w:r w:rsidR="002E55BF">
              <w:t>25</w:t>
            </w:r>
          </w:p>
        </w:tc>
        <w:tc>
          <w:tcPr>
            <w:tcW w:w="2903" w:type="dxa"/>
            <w:vAlign w:val="center"/>
          </w:tcPr>
          <w:p w:rsidR="00EE564A" w:rsidRPr="001D45CB" w:rsidRDefault="00EE564A" w:rsidP="007C41C3">
            <w:pPr>
              <w:jc w:val="center"/>
            </w:pPr>
            <w:r w:rsidRPr="001D45CB">
              <w:t>T</w:t>
            </w:r>
            <w:r w:rsidR="00402854">
              <w:t>D-Surface</w:t>
            </w:r>
            <w:r w:rsidRPr="001D45CB">
              <w:t>-G</w:t>
            </w:r>
            <w:r w:rsidR="00402854">
              <w:t>1</w:t>
            </w:r>
            <w:r w:rsidR="006C37A5">
              <w:t>-</w:t>
            </w:r>
            <w:r w:rsidR="008C752B">
              <w:t>3</w:t>
            </w:r>
            <w:r w:rsidR="00C35429">
              <w:t>2</w:t>
            </w:r>
          </w:p>
        </w:tc>
      </w:tr>
      <w:tr w:rsidR="008D4690" w:rsidRPr="001D45CB" w:rsidTr="00001679">
        <w:trPr>
          <w:trHeight w:val="846"/>
          <w:jc w:val="center"/>
        </w:trPr>
        <w:tc>
          <w:tcPr>
            <w:tcW w:w="1701" w:type="dxa"/>
            <w:shd w:val="clear" w:color="auto" w:fill="E6E6E6"/>
            <w:vAlign w:val="center"/>
          </w:tcPr>
          <w:p w:rsidR="008D4690" w:rsidRPr="001D45CB" w:rsidRDefault="008D4690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1D45CB">
              <w:rPr>
                <w:b/>
                <w:bCs/>
                <w:sz w:val="32"/>
                <w:szCs w:val="32"/>
                <w:lang w:bidi="ar-DZ"/>
              </w:rPr>
              <w:t>Mercredi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8D4690" w:rsidRPr="001D45CB" w:rsidRDefault="004435C6" w:rsidP="00673060">
            <w:pPr>
              <w:jc w:val="center"/>
            </w:pPr>
            <w:r>
              <w:t>Opérations unitaires</w:t>
            </w:r>
            <w:r w:rsidRPr="003173A1">
              <w:t xml:space="preserve"> </w:t>
            </w:r>
            <w:r w:rsidRPr="005E39AA">
              <w:rPr>
                <w:b/>
                <w:bCs/>
              </w:rPr>
              <w:t xml:space="preserve">OU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S25</w:t>
            </w:r>
            <w:r w:rsidRPr="001D45CB">
              <w:t>)</w:t>
            </w:r>
            <w:r>
              <w:t xml:space="preserve"> SAKRI.A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8D4690" w:rsidRPr="001D45CB" w:rsidRDefault="00673060" w:rsidP="00673060">
            <w:pPr>
              <w:jc w:val="center"/>
            </w:pPr>
            <w:r>
              <w:t>Projet professionnel et gestion d’entreprise</w:t>
            </w:r>
            <w:r w:rsidRPr="001D45CB">
              <w:t xml:space="preserve"> </w:t>
            </w:r>
            <w:r>
              <w:t xml:space="preserve">Louafi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 w:rsidR="002E55BF">
              <w:rPr>
                <w:b/>
                <w:bCs/>
              </w:rPr>
              <w:t>S25</w:t>
            </w:r>
            <w:r>
              <w:rPr>
                <w:b/>
                <w:bCs/>
              </w:rPr>
              <w:t>)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D4690" w:rsidRPr="001D45CB" w:rsidRDefault="001534C5" w:rsidP="00792600">
            <w:pPr>
              <w:jc w:val="center"/>
            </w:pPr>
            <w:r>
              <w:t>TD-Bilans -G2-</w:t>
            </w:r>
            <w:r w:rsidR="006E4045">
              <w:t>25</w:t>
            </w:r>
          </w:p>
        </w:tc>
        <w:tc>
          <w:tcPr>
            <w:tcW w:w="1583" w:type="dxa"/>
            <w:shd w:val="clear" w:color="auto" w:fill="BFBFBF"/>
            <w:vAlign w:val="center"/>
          </w:tcPr>
          <w:p w:rsidR="008D4690" w:rsidRPr="001D45CB" w:rsidRDefault="008D4690" w:rsidP="00802DBC">
            <w:pPr>
              <w:jc w:val="center"/>
              <w:rPr>
                <w:color w:val="808080"/>
              </w:rPr>
            </w:pPr>
          </w:p>
        </w:tc>
        <w:tc>
          <w:tcPr>
            <w:tcW w:w="2538" w:type="dxa"/>
            <w:gridSpan w:val="2"/>
            <w:vAlign w:val="center"/>
          </w:tcPr>
          <w:p w:rsidR="008D4690" w:rsidRPr="001D45CB" w:rsidRDefault="00B95D63" w:rsidP="008C7D77">
            <w:pPr>
              <w:jc w:val="center"/>
            </w:pPr>
            <w:r>
              <w:t>TD-Bilans –G1-</w:t>
            </w:r>
            <w:r w:rsidR="002E55BF">
              <w:t>25</w:t>
            </w:r>
          </w:p>
        </w:tc>
        <w:tc>
          <w:tcPr>
            <w:tcW w:w="2903" w:type="dxa"/>
            <w:shd w:val="clear" w:color="auto" w:fill="BFBFBF"/>
            <w:vAlign w:val="center"/>
          </w:tcPr>
          <w:p w:rsidR="008D4690" w:rsidRPr="001D45CB" w:rsidRDefault="008D4690" w:rsidP="0024329F">
            <w:pPr>
              <w:jc w:val="center"/>
            </w:pPr>
          </w:p>
        </w:tc>
      </w:tr>
      <w:tr w:rsidR="0024329F" w:rsidRPr="001D45CB" w:rsidTr="004435C6">
        <w:trPr>
          <w:trHeight w:val="588"/>
          <w:jc w:val="center"/>
        </w:trPr>
        <w:tc>
          <w:tcPr>
            <w:tcW w:w="1701" w:type="dxa"/>
            <w:shd w:val="clear" w:color="auto" w:fill="E6E6E6"/>
            <w:vAlign w:val="center"/>
          </w:tcPr>
          <w:p w:rsidR="0024329F" w:rsidRPr="001D45CB" w:rsidRDefault="0024329F" w:rsidP="00802DBC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1D45CB">
              <w:rPr>
                <w:b/>
                <w:bCs/>
                <w:sz w:val="32"/>
                <w:szCs w:val="32"/>
                <w:lang w:bidi="ar-DZ"/>
              </w:rPr>
              <w:t>Jeudi</w:t>
            </w:r>
          </w:p>
        </w:tc>
        <w:tc>
          <w:tcPr>
            <w:tcW w:w="2523" w:type="dxa"/>
            <w:gridSpan w:val="2"/>
            <w:shd w:val="clear" w:color="auto" w:fill="FFFFFF"/>
            <w:vAlign w:val="center"/>
          </w:tcPr>
          <w:p w:rsidR="008F49FE" w:rsidRDefault="008F49FE" w:rsidP="008F49FE">
            <w:pPr>
              <w:jc w:val="center"/>
            </w:pPr>
            <w:r>
              <w:t xml:space="preserve">Réacteurs homogènes </w:t>
            </w:r>
            <w:r w:rsidRPr="00F257CD">
              <w:rPr>
                <w:b/>
                <w:bCs/>
              </w:rPr>
              <w:t xml:space="preserve">RH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S25</w:t>
            </w:r>
            <w:r w:rsidRPr="001D45CB">
              <w:t>)</w:t>
            </w:r>
          </w:p>
          <w:p w:rsidR="0024329F" w:rsidRPr="001D45CB" w:rsidRDefault="008F49FE" w:rsidP="008F49FE">
            <w:pPr>
              <w:jc w:val="center"/>
            </w:pPr>
            <w:proofErr w:type="spellStart"/>
            <w:r>
              <w:t>Bendjaouahdou.C</w:t>
            </w:r>
            <w:proofErr w:type="spellEnd"/>
          </w:p>
        </w:tc>
        <w:tc>
          <w:tcPr>
            <w:tcW w:w="2409" w:type="dxa"/>
            <w:shd w:val="clear" w:color="auto" w:fill="FFFFFF"/>
            <w:vAlign w:val="center"/>
          </w:tcPr>
          <w:p w:rsidR="008F49FE" w:rsidRDefault="008F49FE" w:rsidP="008F49FE">
            <w:pPr>
              <w:jc w:val="center"/>
            </w:pPr>
            <w:r w:rsidRPr="001D45CB">
              <w:t xml:space="preserve">Thermodynamique </w:t>
            </w:r>
            <w:r>
              <w:t xml:space="preserve">des équilibres </w:t>
            </w:r>
            <w:r w:rsidRPr="001D45CB">
              <w:t>(</w:t>
            </w:r>
            <w:r w:rsidRPr="008E1C5F">
              <w:rPr>
                <w:b/>
                <w:bCs/>
              </w:rPr>
              <w:t>Cours-</w:t>
            </w:r>
            <w:r>
              <w:rPr>
                <w:b/>
                <w:bCs/>
              </w:rPr>
              <w:t>S25</w:t>
            </w:r>
            <w:r w:rsidRPr="001D45CB">
              <w:t>)</w:t>
            </w:r>
          </w:p>
          <w:p w:rsidR="0024329F" w:rsidRPr="001D45CB" w:rsidRDefault="008F49FE" w:rsidP="008F49FE">
            <w:pPr>
              <w:jc w:val="center"/>
            </w:pPr>
            <w:proofErr w:type="spellStart"/>
            <w:r>
              <w:t>Djekhaba.S</w:t>
            </w:r>
            <w:proofErr w:type="spellEnd"/>
          </w:p>
        </w:tc>
        <w:tc>
          <w:tcPr>
            <w:tcW w:w="2270" w:type="dxa"/>
            <w:shd w:val="clear" w:color="auto" w:fill="D9D9D9" w:themeFill="background1" w:themeFillShade="D9"/>
            <w:vAlign w:val="center"/>
          </w:tcPr>
          <w:p w:rsidR="0024329F" w:rsidRPr="001D45CB" w:rsidRDefault="0024329F" w:rsidP="001A19ED">
            <w:pPr>
              <w:jc w:val="center"/>
            </w:pPr>
          </w:p>
        </w:tc>
        <w:tc>
          <w:tcPr>
            <w:tcW w:w="1583" w:type="dxa"/>
            <w:shd w:val="clear" w:color="auto" w:fill="BFBFBF"/>
            <w:vAlign w:val="center"/>
          </w:tcPr>
          <w:p w:rsidR="0024329F" w:rsidRPr="001D45CB" w:rsidRDefault="0024329F" w:rsidP="00802DBC">
            <w:pPr>
              <w:jc w:val="center"/>
              <w:rPr>
                <w:color w:val="808080"/>
              </w:rPr>
            </w:pPr>
          </w:p>
        </w:tc>
        <w:tc>
          <w:tcPr>
            <w:tcW w:w="2538" w:type="dxa"/>
            <w:gridSpan w:val="2"/>
            <w:shd w:val="clear" w:color="auto" w:fill="BFBFBF"/>
            <w:vAlign w:val="center"/>
          </w:tcPr>
          <w:p w:rsidR="0024329F" w:rsidRPr="001D45CB" w:rsidRDefault="0024329F" w:rsidP="00CC1C1C">
            <w:pPr>
              <w:jc w:val="center"/>
            </w:pPr>
          </w:p>
        </w:tc>
        <w:tc>
          <w:tcPr>
            <w:tcW w:w="2903" w:type="dxa"/>
            <w:shd w:val="clear" w:color="auto" w:fill="BFBFBF"/>
            <w:vAlign w:val="center"/>
          </w:tcPr>
          <w:p w:rsidR="0024329F" w:rsidRPr="001D45CB" w:rsidRDefault="0024329F" w:rsidP="00CC1C1C">
            <w:pPr>
              <w:jc w:val="center"/>
            </w:pPr>
          </w:p>
        </w:tc>
      </w:tr>
    </w:tbl>
    <w:p w:rsidR="00BC4DB3" w:rsidRPr="001D45CB" w:rsidRDefault="00BC4DB3" w:rsidP="00BC4DB3">
      <w:pPr>
        <w:pStyle w:val="Titre3"/>
        <w:spacing w:after="120"/>
        <w:ind w:firstLine="0"/>
        <w:rPr>
          <w:sz w:val="24"/>
          <w:szCs w:val="24"/>
          <w:lang w:bidi="ar-SA"/>
        </w:rPr>
      </w:pPr>
      <w:r w:rsidRPr="001D45CB">
        <w:rPr>
          <w:sz w:val="24"/>
          <w:szCs w:val="24"/>
          <w:lang w:bidi="ar-SA"/>
        </w:rPr>
        <w:t xml:space="preserve">                                                                                                             </w:t>
      </w:r>
    </w:p>
    <w:p w:rsidR="0039437C" w:rsidRPr="001D45CB" w:rsidRDefault="00BC4DB3" w:rsidP="00BC4DB3">
      <w:pPr>
        <w:pStyle w:val="Titre3"/>
        <w:spacing w:after="120"/>
        <w:ind w:firstLine="0"/>
      </w:pPr>
      <w:r w:rsidRPr="001D45CB">
        <w:rPr>
          <w:sz w:val="24"/>
          <w:szCs w:val="24"/>
          <w:lang w:bidi="ar-SA"/>
        </w:rPr>
        <w:t xml:space="preserve">                                                                                                                                                                                 </w:t>
      </w:r>
      <w:r w:rsidR="0039437C" w:rsidRPr="001D45CB">
        <w:t>Biskra le :</w:t>
      </w:r>
    </w:p>
    <w:p w:rsidR="00886233" w:rsidRPr="0039437C" w:rsidRDefault="0039437C" w:rsidP="00F94A19">
      <w:pPr>
        <w:pStyle w:val="Titre3"/>
        <w:ind w:left="4248"/>
        <w:jc w:val="center"/>
        <w:rPr>
          <w:rtl/>
        </w:rPr>
      </w:pPr>
      <w:r w:rsidRPr="001D45CB">
        <w:t xml:space="preserve">          </w:t>
      </w:r>
      <w:r w:rsidR="00441122">
        <w:t xml:space="preserve">                              </w:t>
      </w:r>
      <w:r w:rsidR="00B94D33" w:rsidRPr="001D45CB">
        <w:t>Chef de département</w:t>
      </w:r>
    </w:p>
    <w:sectPr w:rsidR="00886233" w:rsidRPr="0039437C" w:rsidSect="009274E7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attachedTemplate r:id="rId1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/>
  <w:rsids>
    <w:rsidRoot w:val="00AF1440"/>
    <w:rsid w:val="00001679"/>
    <w:rsid w:val="00001908"/>
    <w:rsid w:val="000122D6"/>
    <w:rsid w:val="00093249"/>
    <w:rsid w:val="000A1081"/>
    <w:rsid w:val="000D260F"/>
    <w:rsid w:val="000E1FAD"/>
    <w:rsid w:val="000E515C"/>
    <w:rsid w:val="00101820"/>
    <w:rsid w:val="00107DB7"/>
    <w:rsid w:val="00116A59"/>
    <w:rsid w:val="00120987"/>
    <w:rsid w:val="001534C5"/>
    <w:rsid w:val="00172D32"/>
    <w:rsid w:val="00172E56"/>
    <w:rsid w:val="00177F34"/>
    <w:rsid w:val="00182DA4"/>
    <w:rsid w:val="00192CC2"/>
    <w:rsid w:val="001A19ED"/>
    <w:rsid w:val="001D45CB"/>
    <w:rsid w:val="001F76AF"/>
    <w:rsid w:val="00213501"/>
    <w:rsid w:val="002344F1"/>
    <w:rsid w:val="0023494E"/>
    <w:rsid w:val="002414EA"/>
    <w:rsid w:val="0024247E"/>
    <w:rsid w:val="0024329F"/>
    <w:rsid w:val="00255274"/>
    <w:rsid w:val="002572DF"/>
    <w:rsid w:val="00261459"/>
    <w:rsid w:val="00291EA3"/>
    <w:rsid w:val="002B1A2E"/>
    <w:rsid w:val="002C6702"/>
    <w:rsid w:val="002D5490"/>
    <w:rsid w:val="002E55BF"/>
    <w:rsid w:val="00310344"/>
    <w:rsid w:val="0031583C"/>
    <w:rsid w:val="003173A1"/>
    <w:rsid w:val="00325459"/>
    <w:rsid w:val="0034301A"/>
    <w:rsid w:val="0035619F"/>
    <w:rsid w:val="00370D8B"/>
    <w:rsid w:val="00377B1D"/>
    <w:rsid w:val="00392AD6"/>
    <w:rsid w:val="0039437C"/>
    <w:rsid w:val="00402854"/>
    <w:rsid w:val="004134FC"/>
    <w:rsid w:val="00441122"/>
    <w:rsid w:val="004435C6"/>
    <w:rsid w:val="00451CF4"/>
    <w:rsid w:val="00495103"/>
    <w:rsid w:val="004A4B76"/>
    <w:rsid w:val="004D0C7E"/>
    <w:rsid w:val="004F32ED"/>
    <w:rsid w:val="004F4DC5"/>
    <w:rsid w:val="0051410A"/>
    <w:rsid w:val="00531535"/>
    <w:rsid w:val="00552F32"/>
    <w:rsid w:val="005620E4"/>
    <w:rsid w:val="00562904"/>
    <w:rsid w:val="00566368"/>
    <w:rsid w:val="00567D1F"/>
    <w:rsid w:val="00590E60"/>
    <w:rsid w:val="00593107"/>
    <w:rsid w:val="005A7ECB"/>
    <w:rsid w:val="005B6C92"/>
    <w:rsid w:val="005E39AA"/>
    <w:rsid w:val="005E3EBC"/>
    <w:rsid w:val="005E4A78"/>
    <w:rsid w:val="00617C59"/>
    <w:rsid w:val="00617F23"/>
    <w:rsid w:val="00620C51"/>
    <w:rsid w:val="00652559"/>
    <w:rsid w:val="00670C2B"/>
    <w:rsid w:val="00673060"/>
    <w:rsid w:val="00675831"/>
    <w:rsid w:val="006A4FC4"/>
    <w:rsid w:val="006A7971"/>
    <w:rsid w:val="006C37A5"/>
    <w:rsid w:val="006E4045"/>
    <w:rsid w:val="00704A50"/>
    <w:rsid w:val="00721526"/>
    <w:rsid w:val="0072168C"/>
    <w:rsid w:val="00762543"/>
    <w:rsid w:val="00776C0B"/>
    <w:rsid w:val="00784FC3"/>
    <w:rsid w:val="007858F0"/>
    <w:rsid w:val="00786003"/>
    <w:rsid w:val="00792600"/>
    <w:rsid w:val="007C40E1"/>
    <w:rsid w:val="007C41C3"/>
    <w:rsid w:val="007D41F0"/>
    <w:rsid w:val="007F60AF"/>
    <w:rsid w:val="00802DBC"/>
    <w:rsid w:val="008225A4"/>
    <w:rsid w:val="0085232A"/>
    <w:rsid w:val="00857CCD"/>
    <w:rsid w:val="00875E89"/>
    <w:rsid w:val="00885E62"/>
    <w:rsid w:val="00886233"/>
    <w:rsid w:val="008928BD"/>
    <w:rsid w:val="008A0C2C"/>
    <w:rsid w:val="008C652A"/>
    <w:rsid w:val="008C752B"/>
    <w:rsid w:val="008C7D77"/>
    <w:rsid w:val="008D4690"/>
    <w:rsid w:val="008E1C5F"/>
    <w:rsid w:val="008F49FE"/>
    <w:rsid w:val="008F6E40"/>
    <w:rsid w:val="00907B97"/>
    <w:rsid w:val="00907F80"/>
    <w:rsid w:val="00914DE6"/>
    <w:rsid w:val="00923D9D"/>
    <w:rsid w:val="009274E7"/>
    <w:rsid w:val="009332F8"/>
    <w:rsid w:val="009569FB"/>
    <w:rsid w:val="0096400F"/>
    <w:rsid w:val="00985FDA"/>
    <w:rsid w:val="009A201F"/>
    <w:rsid w:val="009B6709"/>
    <w:rsid w:val="009C2BD6"/>
    <w:rsid w:val="009D0A43"/>
    <w:rsid w:val="009E0209"/>
    <w:rsid w:val="009E47F3"/>
    <w:rsid w:val="009E49E4"/>
    <w:rsid w:val="009F2163"/>
    <w:rsid w:val="00A30CF2"/>
    <w:rsid w:val="00A665E0"/>
    <w:rsid w:val="00A7049D"/>
    <w:rsid w:val="00A84D5C"/>
    <w:rsid w:val="00AA7CE5"/>
    <w:rsid w:val="00AB7463"/>
    <w:rsid w:val="00AC570D"/>
    <w:rsid w:val="00AD7FDE"/>
    <w:rsid w:val="00AF1440"/>
    <w:rsid w:val="00AF485B"/>
    <w:rsid w:val="00B150B2"/>
    <w:rsid w:val="00B15DA6"/>
    <w:rsid w:val="00B47F41"/>
    <w:rsid w:val="00B94D33"/>
    <w:rsid w:val="00B95D63"/>
    <w:rsid w:val="00B965BC"/>
    <w:rsid w:val="00BC4DB3"/>
    <w:rsid w:val="00BE07F1"/>
    <w:rsid w:val="00C05F5B"/>
    <w:rsid w:val="00C1637F"/>
    <w:rsid w:val="00C17DB8"/>
    <w:rsid w:val="00C254A2"/>
    <w:rsid w:val="00C320D8"/>
    <w:rsid w:val="00C35429"/>
    <w:rsid w:val="00C4461A"/>
    <w:rsid w:val="00C513DB"/>
    <w:rsid w:val="00C5145C"/>
    <w:rsid w:val="00CC1C1C"/>
    <w:rsid w:val="00CC293E"/>
    <w:rsid w:val="00CD3D24"/>
    <w:rsid w:val="00CE5A52"/>
    <w:rsid w:val="00D22828"/>
    <w:rsid w:val="00D27FBC"/>
    <w:rsid w:val="00D34854"/>
    <w:rsid w:val="00D43F52"/>
    <w:rsid w:val="00DC3B0A"/>
    <w:rsid w:val="00DC3CD9"/>
    <w:rsid w:val="00DD299E"/>
    <w:rsid w:val="00DF0ED6"/>
    <w:rsid w:val="00E03D3E"/>
    <w:rsid w:val="00E146ED"/>
    <w:rsid w:val="00E22E75"/>
    <w:rsid w:val="00E42EA2"/>
    <w:rsid w:val="00E4735D"/>
    <w:rsid w:val="00E651B0"/>
    <w:rsid w:val="00E67839"/>
    <w:rsid w:val="00E913C5"/>
    <w:rsid w:val="00EA05F7"/>
    <w:rsid w:val="00EB2A70"/>
    <w:rsid w:val="00EE564A"/>
    <w:rsid w:val="00EF0BB1"/>
    <w:rsid w:val="00F2420D"/>
    <w:rsid w:val="00F257CD"/>
    <w:rsid w:val="00F4233D"/>
    <w:rsid w:val="00F94A19"/>
    <w:rsid w:val="00FA688F"/>
    <w:rsid w:val="00FC0445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0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495103"/>
    <w:pPr>
      <w:keepNext/>
      <w:jc w:val="center"/>
      <w:outlineLvl w:val="0"/>
    </w:pPr>
    <w:rPr>
      <w:b/>
      <w:bCs/>
      <w:lang w:bidi="ar-DZ"/>
    </w:rPr>
  </w:style>
  <w:style w:type="paragraph" w:styleId="Titre2">
    <w:name w:val="heading 2"/>
    <w:basedOn w:val="Normal"/>
    <w:next w:val="Normal"/>
    <w:link w:val="Titre2Car"/>
    <w:uiPriority w:val="99"/>
    <w:qFormat/>
    <w:rsid w:val="00495103"/>
    <w:pPr>
      <w:keepNext/>
      <w:jc w:val="center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495103"/>
    <w:pPr>
      <w:keepNext/>
      <w:ind w:firstLine="708"/>
      <w:outlineLvl w:val="2"/>
    </w:pPr>
    <w:rPr>
      <w:sz w:val="28"/>
      <w:szCs w:val="28"/>
      <w:lang w:bidi="ar-DZ"/>
    </w:rPr>
  </w:style>
  <w:style w:type="paragraph" w:styleId="Titre4">
    <w:name w:val="heading 4"/>
    <w:basedOn w:val="Normal"/>
    <w:next w:val="Normal"/>
    <w:link w:val="Titre4Car"/>
    <w:uiPriority w:val="99"/>
    <w:qFormat/>
    <w:rsid w:val="00495103"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49510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49510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49510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sid w:val="00495103"/>
    <w:rPr>
      <w:rFonts w:ascii="Calibri" w:eastAsia="Times New Roman" w:hAnsi="Calibri" w:cs="Times New Roman"/>
      <w:b/>
      <w:bCs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rsid w:val="009332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4951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SOU96\Bureau\2012-2013\EMPLOI%20DU%20TEMPS%20S1%20LMD%20201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F12A-A588-4DFD-9C8F-6C40A8F7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EMPLOI DU TEMPS S1 LMD 2013</Template>
  <TotalTime>5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ASSOU96</dc:creator>
  <cp:keywords/>
  <dc:description/>
  <cp:lastModifiedBy>ASSOU96</cp:lastModifiedBy>
  <cp:revision>7</cp:revision>
  <cp:lastPrinted>2018-02-27T14:30:00Z</cp:lastPrinted>
  <dcterms:created xsi:type="dcterms:W3CDTF">2018-02-27T13:48:00Z</dcterms:created>
  <dcterms:modified xsi:type="dcterms:W3CDTF">2018-03-01T07:53:00Z</dcterms:modified>
</cp:coreProperties>
</file>